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6E34D" w14:textId="77777777" w:rsidR="00200033" w:rsidRDefault="00200033" w:rsidP="002000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Johane YONG</w:t>
      </w:r>
      <w:r>
        <w:rPr>
          <w:rFonts w:ascii="Times New Roman" w:hAnsi="Times New Roman" w:cs="Times New Roman"/>
          <w:sz w:val="24"/>
          <w:szCs w:val="24"/>
        </w:rPr>
        <w:t xml:space="preserve">        (fl.1507)</w:t>
      </w:r>
    </w:p>
    <w:p w14:paraId="689AE1C7" w14:textId="77777777" w:rsidR="00200033" w:rsidRDefault="00200033" w:rsidP="002000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Frindesbury, Kent.</w:t>
      </w:r>
    </w:p>
    <w:p w14:paraId="18D48336" w14:textId="77777777" w:rsidR="00200033" w:rsidRDefault="00200033" w:rsidP="002000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BA6205" w14:textId="77777777" w:rsidR="00200033" w:rsidRDefault="00200033" w:rsidP="002000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4F2486" w14:textId="16A2508D" w:rsidR="00200033" w:rsidRDefault="00200033" w:rsidP="002000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1507</w:t>
      </w:r>
      <w:r>
        <w:rPr>
          <w:rFonts w:ascii="Times New Roman" w:hAnsi="Times New Roman" w:cs="Times New Roman"/>
          <w:sz w:val="24"/>
          <w:szCs w:val="24"/>
        </w:rPr>
        <w:tab/>
      </w:r>
      <w:r w:rsidR="00B8400A">
        <w:rPr>
          <w:rFonts w:ascii="Times New Roman" w:hAnsi="Times New Roman" w:cs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e made h</w:t>
      </w:r>
      <w:r w:rsidR="00B8400A">
        <w:rPr>
          <w:rFonts w:ascii="Times New Roman" w:hAnsi="Times New Roman" w:cs="Times New Roman"/>
          <w:sz w:val="24"/>
          <w:szCs w:val="24"/>
        </w:rPr>
        <w:t>er</w:t>
      </w:r>
      <w:r>
        <w:rPr>
          <w:rFonts w:ascii="Times New Roman" w:hAnsi="Times New Roman" w:cs="Times New Roman"/>
          <w:sz w:val="24"/>
          <w:szCs w:val="24"/>
        </w:rPr>
        <w:t xml:space="preserve"> Will.</w:t>
      </w:r>
    </w:p>
    <w:p w14:paraId="7F38DFD3" w14:textId="77777777" w:rsidR="00200033" w:rsidRDefault="00200033" w:rsidP="002000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D1EC0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https://www.kentarchaeology.org.uk/Research/Libr/Wills/NameOrder/Y.htm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3EF95DE" w14:textId="77777777" w:rsidR="00200033" w:rsidRDefault="00200033" w:rsidP="002000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5534FF" w14:textId="77777777" w:rsidR="00200033" w:rsidRDefault="00200033" w:rsidP="002000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DF0230" w14:textId="77777777" w:rsidR="00200033" w:rsidRDefault="00200033" w:rsidP="002000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2022</w:t>
      </w:r>
    </w:p>
    <w:p w14:paraId="68EAF66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26238" w14:textId="77777777" w:rsidR="00200033" w:rsidRDefault="00200033" w:rsidP="009139A6">
      <w:r>
        <w:separator/>
      </w:r>
    </w:p>
  </w:endnote>
  <w:endnote w:type="continuationSeparator" w:id="0">
    <w:p w14:paraId="01BBDC82" w14:textId="77777777" w:rsidR="00200033" w:rsidRDefault="0020003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2FB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FC68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25D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C9F1F" w14:textId="77777777" w:rsidR="00200033" w:rsidRDefault="00200033" w:rsidP="009139A6">
      <w:r>
        <w:separator/>
      </w:r>
    </w:p>
  </w:footnote>
  <w:footnote w:type="continuationSeparator" w:id="0">
    <w:p w14:paraId="4804E802" w14:textId="77777777" w:rsidR="00200033" w:rsidRDefault="0020003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660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966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0C1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033"/>
    <w:rsid w:val="000666E0"/>
    <w:rsid w:val="00200033"/>
    <w:rsid w:val="002510B7"/>
    <w:rsid w:val="005C130B"/>
    <w:rsid w:val="00826F5C"/>
    <w:rsid w:val="009139A6"/>
    <w:rsid w:val="009448BB"/>
    <w:rsid w:val="00A3176C"/>
    <w:rsid w:val="00AE65F8"/>
    <w:rsid w:val="00B8400A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56ED9"/>
  <w15:chartTrackingRefBased/>
  <w15:docId w15:val="{79734F68-F883-41A3-8F29-25BAFEFAC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000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Y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2022-03-27T18:42:00Z</dcterms:created>
  <dcterms:modified xsi:type="dcterms:W3CDTF">2022-03-27T18:43:00Z</dcterms:modified>
</cp:coreProperties>
</file>